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8809" w14:textId="77777777" w:rsidR="00EC77DF" w:rsidRPr="008C7273" w:rsidRDefault="00EC77DF" w:rsidP="008C7273">
      <w:pPr>
        <w:jc w:val="center"/>
        <w:rPr>
          <w:rFonts w:asciiTheme="minorHAnsi" w:hAnsiTheme="minorHAnsi"/>
          <w:szCs w:val="24"/>
        </w:rPr>
      </w:pPr>
    </w:p>
    <w:p w14:paraId="43063D01" w14:textId="08363952" w:rsidR="00E235AE" w:rsidRPr="008C7273" w:rsidRDefault="00CC027B" w:rsidP="00E235AE">
      <w:pPr>
        <w:jc w:val="center"/>
        <w:rPr>
          <w:rFonts w:asciiTheme="minorHAnsi" w:hAnsiTheme="minorHAnsi"/>
          <w:szCs w:val="24"/>
        </w:rPr>
      </w:pPr>
      <w:r w:rsidRPr="008C7273">
        <w:rPr>
          <w:rFonts w:asciiTheme="minorHAnsi" w:hAnsiTheme="minorHAnsi"/>
          <w:szCs w:val="24"/>
        </w:rPr>
        <w:t xml:space="preserve">Anskaffelsens </w:t>
      </w:r>
      <w:r w:rsidR="008C7273" w:rsidRPr="008C7273">
        <w:rPr>
          <w:rFonts w:asciiTheme="minorHAnsi" w:hAnsiTheme="minorHAnsi"/>
          <w:szCs w:val="24"/>
        </w:rPr>
        <w:t>s</w:t>
      </w:r>
      <w:r w:rsidRPr="008C7273">
        <w:rPr>
          <w:rFonts w:asciiTheme="minorHAnsi" w:hAnsiTheme="minorHAnsi"/>
          <w:szCs w:val="24"/>
        </w:rPr>
        <w:t xml:space="preserve">aksnr. </w:t>
      </w:r>
      <w:r w:rsidRPr="008C7273">
        <w:rPr>
          <w:rFonts w:asciiTheme="minorHAnsi" w:hAnsiTheme="minorHAnsi"/>
          <w:szCs w:val="24"/>
        </w:rPr>
        <w:t>26/9243</w:t>
      </w:r>
    </w:p>
    <w:p w14:paraId="615F2980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</w:p>
    <w:p w14:paraId="1AC8010C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</w:p>
    <w:p w14:paraId="05DCF245" w14:textId="77777777" w:rsidR="00E235AE" w:rsidRPr="00E235AE" w:rsidRDefault="00E235AE" w:rsidP="00E235AE">
      <w:pPr>
        <w:jc w:val="center"/>
        <w:rPr>
          <w:rFonts w:asciiTheme="minorHAnsi" w:hAnsiTheme="minorHAnsi"/>
          <w:b/>
          <w:sz w:val="40"/>
          <w:szCs w:val="40"/>
        </w:rPr>
      </w:pPr>
      <w:r w:rsidRPr="00E235AE">
        <w:rPr>
          <w:rFonts w:asciiTheme="minorHAnsi" w:hAnsiTheme="minorHAnsi"/>
          <w:b/>
          <w:sz w:val="40"/>
          <w:szCs w:val="40"/>
        </w:rPr>
        <w:t>TILBUD</w:t>
      </w:r>
    </w:p>
    <w:p w14:paraId="0846EA6E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239C3BA1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  <w:r w:rsidRPr="00E235AE">
        <w:rPr>
          <w:rFonts w:asciiTheme="minorHAnsi" w:hAnsiTheme="minorHAnsi"/>
          <w:sz w:val="40"/>
          <w:szCs w:val="40"/>
        </w:rPr>
        <w:t>for levering av</w:t>
      </w:r>
    </w:p>
    <w:p w14:paraId="0B68127A" w14:textId="767E5DCE" w:rsidR="002523DD" w:rsidRPr="002523DD" w:rsidRDefault="00332419" w:rsidP="002523DD">
      <w:pPr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 xml:space="preserve">vinterberedskap for kommunale veier </w:t>
      </w:r>
    </w:p>
    <w:p w14:paraId="3BA855C6" w14:textId="32998174" w:rsidR="00E235AE" w:rsidRPr="002523DD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43EF4EF1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  <w:r w:rsidRPr="00E235AE">
        <w:rPr>
          <w:rFonts w:asciiTheme="minorHAnsi" w:hAnsiTheme="minorHAnsi"/>
          <w:sz w:val="40"/>
          <w:szCs w:val="40"/>
        </w:rPr>
        <w:t>til Bærum kommune</w:t>
      </w:r>
    </w:p>
    <w:p w14:paraId="4EB44E5D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762F2551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  <w:r w:rsidRPr="00E235AE">
        <w:rPr>
          <w:rFonts w:asciiTheme="minorHAnsi" w:hAnsiTheme="minorHAnsi"/>
          <w:sz w:val="40"/>
          <w:szCs w:val="40"/>
        </w:rPr>
        <w:t>fra</w:t>
      </w:r>
    </w:p>
    <w:p w14:paraId="09B784F9" w14:textId="77777777" w:rsidR="00E235AE" w:rsidRPr="00E235AE" w:rsidRDefault="00E235AE" w:rsidP="00E235AE">
      <w:pPr>
        <w:jc w:val="center"/>
        <w:rPr>
          <w:rFonts w:asciiTheme="minorHAnsi" w:hAnsiTheme="minorHAnsi"/>
          <w:sz w:val="40"/>
          <w:szCs w:val="40"/>
        </w:rPr>
      </w:pPr>
    </w:p>
    <w:p w14:paraId="6074F156" w14:textId="77777777" w:rsidR="00E235AE" w:rsidRPr="00E235AE" w:rsidRDefault="00E235AE" w:rsidP="00E235AE">
      <w:pPr>
        <w:spacing w:line="276" w:lineRule="auto"/>
        <w:rPr>
          <w:rFonts w:asciiTheme="minorHAnsi" w:hAnsiTheme="minorHAnsi"/>
          <w:sz w:val="22"/>
          <w:szCs w:val="22"/>
        </w:rPr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10"/>
        <w:gridCol w:w="6185"/>
      </w:tblGrid>
      <w:tr w:rsidR="00E235AE" w:rsidRPr="00E235AE" w14:paraId="05EA396E" w14:textId="77777777" w:rsidTr="004C1C0B">
        <w:tc>
          <w:tcPr>
            <w:tcW w:w="2376" w:type="dxa"/>
            <w:vAlign w:val="center"/>
          </w:tcPr>
          <w:p w14:paraId="015B68E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Firmanavn</w:t>
            </w:r>
          </w:p>
        </w:tc>
        <w:tc>
          <w:tcPr>
            <w:tcW w:w="6834" w:type="dxa"/>
            <w:vAlign w:val="center"/>
          </w:tcPr>
          <w:p w14:paraId="2AD3442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33F2DF36" w14:textId="77777777" w:rsidTr="004C1C0B">
        <w:tc>
          <w:tcPr>
            <w:tcW w:w="2376" w:type="dxa"/>
            <w:vAlign w:val="center"/>
          </w:tcPr>
          <w:p w14:paraId="05A9E4D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235AE">
              <w:rPr>
                <w:rFonts w:asciiTheme="minorHAnsi" w:hAnsiTheme="minorHAnsi"/>
                <w:sz w:val="22"/>
                <w:szCs w:val="22"/>
              </w:rPr>
              <w:t>Organisasjonsnr</w:t>
            </w:r>
            <w:proofErr w:type="spellEnd"/>
            <w:r w:rsidRPr="00E235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834" w:type="dxa"/>
            <w:vAlign w:val="center"/>
          </w:tcPr>
          <w:p w14:paraId="61BD3DA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58DC559F" w14:textId="77777777" w:rsidTr="004C1C0B">
        <w:tc>
          <w:tcPr>
            <w:tcW w:w="2376" w:type="dxa"/>
            <w:vAlign w:val="center"/>
          </w:tcPr>
          <w:p w14:paraId="0769EAF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Postadresse</w:t>
            </w:r>
          </w:p>
        </w:tc>
        <w:tc>
          <w:tcPr>
            <w:tcW w:w="6834" w:type="dxa"/>
            <w:vAlign w:val="center"/>
          </w:tcPr>
          <w:p w14:paraId="0566EE9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7BC40033" w14:textId="77777777" w:rsidTr="004C1C0B">
        <w:tc>
          <w:tcPr>
            <w:tcW w:w="2376" w:type="dxa"/>
            <w:vAlign w:val="center"/>
          </w:tcPr>
          <w:p w14:paraId="17CDA02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235AE">
              <w:rPr>
                <w:rFonts w:asciiTheme="minorHAnsi" w:hAnsiTheme="minorHAnsi"/>
                <w:sz w:val="22"/>
                <w:szCs w:val="22"/>
              </w:rPr>
              <w:t>Postnr</w:t>
            </w:r>
            <w:proofErr w:type="spellEnd"/>
            <w:r w:rsidRPr="00E235AE">
              <w:rPr>
                <w:rFonts w:asciiTheme="minorHAnsi" w:hAnsiTheme="minorHAnsi"/>
                <w:sz w:val="22"/>
                <w:szCs w:val="22"/>
              </w:rPr>
              <w:t>. og sted</w:t>
            </w:r>
          </w:p>
        </w:tc>
        <w:tc>
          <w:tcPr>
            <w:tcW w:w="6834" w:type="dxa"/>
            <w:vAlign w:val="center"/>
          </w:tcPr>
          <w:p w14:paraId="46851D5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0F8CF96D" w14:textId="77777777" w:rsidTr="004C1C0B">
        <w:tc>
          <w:tcPr>
            <w:tcW w:w="2376" w:type="dxa"/>
            <w:vAlign w:val="center"/>
          </w:tcPr>
          <w:p w14:paraId="2948A40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Telefon</w:t>
            </w:r>
          </w:p>
        </w:tc>
        <w:tc>
          <w:tcPr>
            <w:tcW w:w="6834" w:type="dxa"/>
            <w:vAlign w:val="center"/>
          </w:tcPr>
          <w:p w14:paraId="62CA8CEB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bookmarkEnd w:id="0"/>
      <w:bookmarkEnd w:id="1"/>
    </w:tbl>
    <w:p w14:paraId="2E498D36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56BB1673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5"/>
        <w:gridCol w:w="6200"/>
      </w:tblGrid>
      <w:tr w:rsidR="00E235AE" w:rsidRPr="00E235AE" w14:paraId="4AD7D1BF" w14:textId="77777777" w:rsidTr="004C1C0B">
        <w:tc>
          <w:tcPr>
            <w:tcW w:w="2376" w:type="dxa"/>
            <w:vAlign w:val="center"/>
          </w:tcPr>
          <w:p w14:paraId="62591EB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Kontaktperson</w:t>
            </w:r>
          </w:p>
        </w:tc>
        <w:tc>
          <w:tcPr>
            <w:tcW w:w="6834" w:type="dxa"/>
            <w:vAlign w:val="center"/>
          </w:tcPr>
          <w:p w14:paraId="0FFBD2E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22BDD46F" w14:textId="77777777" w:rsidTr="004C1C0B">
        <w:tc>
          <w:tcPr>
            <w:tcW w:w="2376" w:type="dxa"/>
            <w:vAlign w:val="center"/>
          </w:tcPr>
          <w:p w14:paraId="54966BB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E-post</w:t>
            </w:r>
          </w:p>
        </w:tc>
        <w:tc>
          <w:tcPr>
            <w:tcW w:w="6834" w:type="dxa"/>
            <w:vAlign w:val="center"/>
          </w:tcPr>
          <w:p w14:paraId="29AE674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7A4044DE" w14:textId="77777777" w:rsidTr="004C1C0B">
        <w:tc>
          <w:tcPr>
            <w:tcW w:w="2376" w:type="dxa"/>
            <w:vAlign w:val="center"/>
          </w:tcPr>
          <w:p w14:paraId="678B6988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Telefon</w:t>
            </w:r>
          </w:p>
        </w:tc>
        <w:tc>
          <w:tcPr>
            <w:tcW w:w="6834" w:type="dxa"/>
            <w:vAlign w:val="center"/>
          </w:tcPr>
          <w:p w14:paraId="6A5C83FC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098F45E3" w14:textId="77777777" w:rsidTr="004C1C0B">
        <w:tc>
          <w:tcPr>
            <w:tcW w:w="2376" w:type="dxa"/>
            <w:vAlign w:val="center"/>
          </w:tcPr>
          <w:p w14:paraId="0E9EEF30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Mobil</w:t>
            </w:r>
          </w:p>
        </w:tc>
        <w:tc>
          <w:tcPr>
            <w:tcW w:w="6834" w:type="dxa"/>
            <w:vAlign w:val="center"/>
          </w:tcPr>
          <w:p w14:paraId="024AC5B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878D17C" w14:textId="77777777" w:rsidR="00E235AE" w:rsidRPr="00E235AE" w:rsidRDefault="00E235AE" w:rsidP="00E235AE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2E095F79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8A082EB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00CB42AC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10C97709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168C3DE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b/>
          <w:sz w:val="28"/>
          <w:szCs w:val="28"/>
        </w:rPr>
        <w:br w:type="page"/>
      </w:r>
      <w:bookmarkStart w:id="2" w:name="_Toc419960499"/>
    </w:p>
    <w:bookmarkEnd w:id="2"/>
    <w:p w14:paraId="1B2EF0EB" w14:textId="77777777" w:rsidR="00E235AE" w:rsidRPr="00E235AE" w:rsidRDefault="00E235AE" w:rsidP="00E235AE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lastRenderedPageBreak/>
        <w:t>Tilbudet består av følgende dokumentasjon:</w:t>
      </w:r>
    </w:p>
    <w:p w14:paraId="72DD35F8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3" w:name="OLE_LINK9"/>
      <w:bookmarkStart w:id="4" w:name="OLE_LINK10"/>
      <w:r w:rsidRPr="00E235AE">
        <w:rPr>
          <w:rFonts w:asciiTheme="minorHAnsi" w:hAnsiTheme="minorHAnsi"/>
          <w:smallCaps/>
          <w:sz w:val="22"/>
          <w:szCs w:val="22"/>
        </w:rPr>
        <w:t>Sett kryss i alle aktuelle ruter.</w:t>
      </w:r>
    </w:p>
    <w:p w14:paraId="2B6C59B1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</w:p>
    <w:bookmarkEnd w:id="3"/>
    <w:bookmarkEnd w:id="4"/>
    <w:p w14:paraId="76B992AB" w14:textId="74EF5BBE" w:rsidR="00E235AE" w:rsidRPr="00BB2DFF" w:rsidRDefault="00E235AE" w:rsidP="00BB2DFF">
      <w:pPr>
        <w:pStyle w:val="Listeavsnitt"/>
        <w:keepNext/>
        <w:numPr>
          <w:ilvl w:val="0"/>
          <w:numId w:val="3"/>
        </w:numPr>
        <w:tabs>
          <w:tab w:val="num" w:pos="576"/>
        </w:tabs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Tilbudsbrev</w:t>
      </w:r>
    </w:p>
    <w:p w14:paraId="483CB33D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Signert tilbudsbrev (dette dokumentet)</w:t>
      </w:r>
    </w:p>
    <w:p w14:paraId="5BB51495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4CE387C6" w14:textId="2A6259A0" w:rsidR="00E235AE" w:rsidRPr="00BB2DFF" w:rsidRDefault="00E235AE" w:rsidP="00BB2DFF">
      <w:pPr>
        <w:pStyle w:val="Listeavsnitt"/>
        <w:keepNext/>
        <w:numPr>
          <w:ilvl w:val="0"/>
          <w:numId w:val="3"/>
        </w:numPr>
        <w:tabs>
          <w:tab w:val="num" w:pos="576"/>
        </w:tabs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Dokumentasjon av kvalifikasjonskrav</w:t>
      </w:r>
    </w:p>
    <w:p w14:paraId="4FDC8322" w14:textId="77777777" w:rsidR="00E235AE" w:rsidRPr="002523DD" w:rsidRDefault="00E235AE" w:rsidP="00E235AE">
      <w:pPr>
        <w:keepNext/>
        <w:numPr>
          <w:ilvl w:val="2"/>
          <w:numId w:val="0"/>
        </w:numPr>
        <w:tabs>
          <w:tab w:val="num" w:pos="578"/>
        </w:tabs>
        <w:spacing w:before="240" w:after="60"/>
        <w:ind w:left="578" w:hanging="578"/>
        <w:outlineLvl w:val="2"/>
        <w:rPr>
          <w:rFonts w:asciiTheme="minorHAnsi" w:hAnsiTheme="minorHAnsi" w:cs="Arial"/>
          <w:b/>
          <w:bCs/>
          <w:sz w:val="22"/>
          <w:szCs w:val="26"/>
        </w:rPr>
      </w:pPr>
      <w:bookmarkStart w:id="5" w:name="OLE_LINK3"/>
      <w:bookmarkStart w:id="6" w:name="OLE_LINK4"/>
      <w:bookmarkStart w:id="7" w:name="OLE_LINK5"/>
      <w:bookmarkStart w:id="8" w:name="OLE_LINK6"/>
      <w:r w:rsidRPr="002523DD">
        <w:rPr>
          <w:rFonts w:asciiTheme="minorHAnsi" w:hAnsiTheme="minorHAnsi" w:cs="Arial"/>
          <w:b/>
          <w:bCs/>
          <w:sz w:val="22"/>
          <w:szCs w:val="26"/>
        </w:rPr>
        <w:t>Egenerklæring ESPD utfylt i konkurranseløsningen Mercell</w:t>
      </w:r>
    </w:p>
    <w:p w14:paraId="599F7EC6" w14:textId="43296F80" w:rsidR="00E235AE" w:rsidRPr="002523DD" w:rsidRDefault="00E235AE" w:rsidP="00E235AE">
      <w:pPr>
        <w:rPr>
          <w:rFonts w:asciiTheme="minorHAnsi" w:hAnsiTheme="minorHAnsi"/>
          <w:i/>
          <w:sz w:val="22"/>
          <w:szCs w:val="22"/>
        </w:rPr>
      </w:pPr>
    </w:p>
    <w:bookmarkEnd w:id="5"/>
    <w:bookmarkEnd w:id="6"/>
    <w:bookmarkEnd w:id="7"/>
    <w:bookmarkEnd w:id="8"/>
    <w:p w14:paraId="56CF6073" w14:textId="77777777" w:rsidR="00E235AE" w:rsidRPr="00E235AE" w:rsidRDefault="00000000" w:rsidP="00E235AE">
      <w:pPr>
        <w:ind w:left="1418" w:hanging="713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eastAsia="MS Gothic" w:hAnsiTheme="minorHAnsi"/>
            <w:sz w:val="22"/>
            <w:szCs w:val="22"/>
          </w:rPr>
          <w:id w:val="440262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5AE"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="00E235AE" w:rsidRPr="002523DD">
        <w:rPr>
          <w:rFonts w:asciiTheme="minorHAnsi" w:hAnsiTheme="minorHAnsi"/>
          <w:sz w:val="22"/>
          <w:szCs w:val="22"/>
        </w:rPr>
        <w:tab/>
        <w:t>Utfylt egenerklæring ESPD som foreløpig dokumentasjon på at leverandøren oppfyller kvalifikasjonskravene.</w:t>
      </w:r>
    </w:p>
    <w:p w14:paraId="78565273" w14:textId="77777777" w:rsid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48C6369D" w14:textId="77777777" w:rsidR="007F623A" w:rsidRDefault="007F623A" w:rsidP="007F623A">
      <w:pPr>
        <w:rPr>
          <w:rFonts w:asciiTheme="minorHAnsi" w:hAnsiTheme="minorHAnsi"/>
          <w:sz w:val="22"/>
          <w:szCs w:val="22"/>
        </w:rPr>
      </w:pPr>
      <w:r w:rsidRPr="0052596C">
        <w:rPr>
          <w:rFonts w:asciiTheme="minorHAnsi" w:hAnsiTheme="minorHAnsi"/>
          <w:b/>
          <w:bCs/>
          <w:sz w:val="22"/>
          <w:szCs w:val="22"/>
        </w:rPr>
        <w:t>Dokumentasjon for alle relevante kvalifikasjonskrav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7729F1D5" w14:textId="77777777" w:rsidR="007F623A" w:rsidRPr="00E235AE" w:rsidRDefault="007F623A" w:rsidP="007F623A">
      <w:pPr>
        <w:rPr>
          <w:rFonts w:asciiTheme="minorHAnsi" w:hAnsiTheme="minorHAnsi"/>
          <w:sz w:val="22"/>
          <w:szCs w:val="22"/>
        </w:rPr>
      </w:pPr>
    </w:p>
    <w:p w14:paraId="1F2F7F8D" w14:textId="77777777" w:rsidR="007F623A" w:rsidRDefault="007F623A" w:rsidP="007F623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eastAsia="MS Gothic" w:hAnsiTheme="minorHAnsi"/>
            <w:sz w:val="22"/>
            <w:szCs w:val="22"/>
          </w:rPr>
          <w:id w:val="-1842847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Fullmakt og signatur for utlevering av informasjon om skatt- og avgifter </w:t>
      </w:r>
    </w:p>
    <w:p w14:paraId="7C3D11C5" w14:textId="77777777" w:rsidR="007F623A" w:rsidRDefault="007F623A" w:rsidP="007F623A">
      <w:pPr>
        <w:ind w:left="720" w:firstLine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(kun dersom dette ikke er levert tidligere), jf. punkt 3.2 Krav 1. </w:t>
      </w:r>
    </w:p>
    <w:p w14:paraId="19D72185" w14:textId="0DD70621" w:rsidR="007F623A" w:rsidRDefault="007F623A" w:rsidP="006260A3">
      <w:pPr>
        <w:ind w:left="720" w:hanging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eastAsia="MS Gothic" w:hAnsiTheme="minorHAnsi"/>
            <w:sz w:val="22"/>
            <w:szCs w:val="22"/>
          </w:rPr>
          <w:id w:val="-314176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Fullstendige dokumentasjonsbevis for k</w:t>
      </w:r>
      <w:r w:rsidRPr="002523DD">
        <w:rPr>
          <w:rFonts w:asciiTheme="minorHAnsi" w:hAnsiTheme="minorHAnsi"/>
          <w:sz w:val="22"/>
          <w:szCs w:val="22"/>
        </w:rPr>
        <w:t>valifikasjonskrav</w:t>
      </w:r>
      <w:r>
        <w:rPr>
          <w:rFonts w:asciiTheme="minorHAnsi" w:hAnsiTheme="minorHAnsi"/>
          <w:sz w:val="22"/>
          <w:szCs w:val="22"/>
        </w:rPr>
        <w:t>en</w:t>
      </w:r>
      <w:r w:rsidR="006260A3">
        <w:rPr>
          <w:rFonts w:asciiTheme="minorHAnsi" w:hAnsiTheme="minorHAnsi"/>
          <w:sz w:val="22"/>
          <w:szCs w:val="22"/>
        </w:rPr>
        <w:t>e.</w:t>
      </w:r>
      <w:r>
        <w:rPr>
          <w:rFonts w:asciiTheme="minorHAnsi" w:hAnsiTheme="minorHAnsi"/>
          <w:sz w:val="22"/>
          <w:szCs w:val="22"/>
        </w:rPr>
        <w:t xml:space="preserve">. </w:t>
      </w:r>
    </w:p>
    <w:p w14:paraId="6D2DB066" w14:textId="77777777" w:rsidR="007F623A" w:rsidRDefault="007F623A" w:rsidP="007F623A">
      <w:pPr>
        <w:rPr>
          <w:rFonts w:asciiTheme="minorHAnsi" w:hAnsiTheme="minorHAnsi"/>
          <w:sz w:val="22"/>
          <w:szCs w:val="22"/>
        </w:rPr>
      </w:pPr>
    </w:p>
    <w:p w14:paraId="0CD52508" w14:textId="77777777" w:rsidR="007F623A" w:rsidRDefault="007F623A" w:rsidP="007F623A">
      <w:pPr>
        <w:tabs>
          <w:tab w:val="num" w:pos="576"/>
        </w:tabs>
        <w:ind w:hanging="1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Oppdragsgiver bes om at dette leveres ved tilbudsfrist for å spare tid. Det skal senest leveres før tildeling, når oppdragsgiver ber om det. </w:t>
      </w:r>
    </w:p>
    <w:p w14:paraId="72B299E1" w14:textId="77777777" w:rsidR="007F623A" w:rsidRPr="00E235AE" w:rsidRDefault="007F623A" w:rsidP="00E235AE">
      <w:pPr>
        <w:rPr>
          <w:rFonts w:asciiTheme="minorHAnsi" w:hAnsiTheme="minorHAnsi"/>
          <w:sz w:val="22"/>
          <w:szCs w:val="22"/>
        </w:rPr>
      </w:pPr>
    </w:p>
    <w:p w14:paraId="22A5F952" w14:textId="5BE2C553" w:rsidR="00E235AE" w:rsidRPr="00BB2DFF" w:rsidRDefault="00BB2DFF" w:rsidP="00BB2DFF">
      <w:pPr>
        <w:pStyle w:val="Listeavsnitt"/>
        <w:keepNext/>
        <w:numPr>
          <w:ilvl w:val="0"/>
          <w:numId w:val="3"/>
        </w:numPr>
        <w:tabs>
          <w:tab w:val="num" w:pos="578"/>
        </w:tabs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>
        <w:rPr>
          <w:rFonts w:asciiTheme="minorHAnsi" w:hAnsiTheme="minorHAnsi" w:cs="Arial"/>
          <w:b/>
          <w:bCs/>
          <w:iCs/>
          <w:sz w:val="28"/>
          <w:szCs w:val="28"/>
        </w:rPr>
        <w:t xml:space="preserve"> </w:t>
      </w:r>
      <w:r w:rsidR="00E235AE" w:rsidRPr="00BB2DFF">
        <w:rPr>
          <w:rFonts w:asciiTheme="minorHAnsi" w:hAnsiTheme="minorHAnsi" w:cs="Arial"/>
          <w:b/>
          <w:bCs/>
          <w:iCs/>
          <w:sz w:val="28"/>
          <w:szCs w:val="28"/>
        </w:rPr>
        <w:t>Støtte fra andre virksomheter</w:t>
      </w:r>
    </w:p>
    <w:p w14:paraId="545A75DC" w14:textId="51D1D199" w:rsidR="00E235AE" w:rsidRPr="002523DD" w:rsidRDefault="00E235AE" w:rsidP="00E235AE">
      <w:pPr>
        <w:rPr>
          <w:rFonts w:asciiTheme="minorHAnsi" w:hAnsiTheme="minorHAnsi"/>
          <w:sz w:val="22"/>
          <w:szCs w:val="22"/>
        </w:rPr>
      </w:pPr>
      <w:r w:rsidRPr="002523DD"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eastAsia="MS Gothic" w:hAnsiTheme="minorHAnsi"/>
            <w:sz w:val="22"/>
            <w:szCs w:val="22"/>
          </w:rPr>
          <w:id w:val="1106781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  <w:t>Signert(e) forpliktelseserklæring(er) fra støttende virksomhet(er)</w:t>
      </w:r>
      <w:r w:rsidR="00BB2DFF">
        <w:rPr>
          <w:rFonts w:asciiTheme="minorHAnsi" w:hAnsiTheme="minorHAnsi"/>
          <w:sz w:val="22"/>
          <w:szCs w:val="22"/>
        </w:rPr>
        <w:t xml:space="preserve"> (vedlegg 8)</w:t>
      </w:r>
    </w:p>
    <w:p w14:paraId="2D68662B" w14:textId="77777777" w:rsidR="00E235AE" w:rsidRPr="002523DD" w:rsidRDefault="00000000" w:rsidP="00E235AE">
      <w:pPr>
        <w:ind w:left="1418" w:hanging="713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eastAsia="MS Gothic" w:hAnsiTheme="minorHAnsi"/>
            <w:sz w:val="22"/>
            <w:szCs w:val="22"/>
          </w:rPr>
          <w:id w:val="1823234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5AE"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="00E235AE" w:rsidRPr="002523DD">
        <w:rPr>
          <w:rFonts w:asciiTheme="minorHAnsi" w:hAnsiTheme="minorHAnsi"/>
          <w:sz w:val="22"/>
          <w:szCs w:val="22"/>
        </w:rPr>
        <w:tab/>
        <w:t>Utfylt egenerklæring ESPD fra støttende virksomhet(er) i Mercell</w:t>
      </w:r>
    </w:p>
    <w:p w14:paraId="342FD93F" w14:textId="38BF9316" w:rsidR="00553A17" w:rsidRPr="002523DD" w:rsidRDefault="00553A17" w:rsidP="00553A17">
      <w:pPr>
        <w:ind w:left="1418" w:hanging="713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eastAsia="MS Gothic" w:hAnsiTheme="minorHAnsi"/>
            <w:sz w:val="22"/>
            <w:szCs w:val="22"/>
          </w:rPr>
          <w:id w:val="937095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Theme="minorHAnsi" w:eastAsia="MS Gothic" w:hAnsiTheme="minorHAnsi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  <w:t xml:space="preserve">Utfylt </w:t>
      </w:r>
      <w:r w:rsidR="002C43EC">
        <w:rPr>
          <w:rFonts w:asciiTheme="minorHAnsi" w:hAnsiTheme="minorHAnsi"/>
          <w:sz w:val="22"/>
          <w:szCs w:val="22"/>
        </w:rPr>
        <w:t xml:space="preserve">fullmakt for innhenting av skatte- og </w:t>
      </w:r>
      <w:proofErr w:type="spellStart"/>
      <w:r w:rsidR="002C43EC">
        <w:rPr>
          <w:rFonts w:asciiTheme="minorHAnsi" w:hAnsiTheme="minorHAnsi"/>
          <w:sz w:val="22"/>
          <w:szCs w:val="22"/>
        </w:rPr>
        <w:t>avgiftsopplysninger</w:t>
      </w:r>
      <w:proofErr w:type="spellEnd"/>
      <w:r w:rsidR="002C43EC">
        <w:rPr>
          <w:rFonts w:asciiTheme="minorHAnsi" w:hAnsiTheme="minorHAnsi"/>
          <w:sz w:val="22"/>
          <w:szCs w:val="22"/>
        </w:rPr>
        <w:t xml:space="preserve"> fra støttende virksomhet (dersom dette ikke er tidligere gitt)</w:t>
      </w:r>
      <w:r w:rsidR="000564F4">
        <w:rPr>
          <w:rFonts w:asciiTheme="minorHAnsi" w:hAnsiTheme="minorHAnsi"/>
          <w:sz w:val="22"/>
          <w:szCs w:val="22"/>
        </w:rPr>
        <w:t>, jf. punkt 3.2 Krav 1.</w:t>
      </w:r>
      <w:r w:rsidR="000564F4">
        <w:rPr>
          <w:rFonts w:asciiTheme="minorHAnsi" w:hAnsiTheme="minorHAnsi"/>
          <w:sz w:val="22"/>
          <w:szCs w:val="22"/>
        </w:rPr>
        <w:t xml:space="preserve"> </w:t>
      </w:r>
      <w:r w:rsidR="00CB1A8F">
        <w:rPr>
          <w:rFonts w:asciiTheme="minorHAnsi" w:hAnsiTheme="minorHAnsi"/>
          <w:sz w:val="22"/>
          <w:szCs w:val="22"/>
        </w:rPr>
        <w:t>Inklusive fargekopi av legitimasjon fra signata</w:t>
      </w:r>
      <w:r w:rsidR="001F50F0">
        <w:rPr>
          <w:rFonts w:asciiTheme="minorHAnsi" w:hAnsiTheme="minorHAnsi"/>
          <w:sz w:val="22"/>
          <w:szCs w:val="22"/>
        </w:rPr>
        <w:t>r</w:t>
      </w:r>
      <w:r w:rsidR="000564F4">
        <w:rPr>
          <w:rFonts w:asciiTheme="minorHAnsi" w:hAnsiTheme="minorHAnsi"/>
          <w:sz w:val="22"/>
          <w:szCs w:val="22"/>
        </w:rPr>
        <w:t>.</w:t>
      </w:r>
    </w:p>
    <w:p w14:paraId="4EAD00AA" w14:textId="1E35064D" w:rsidR="007E2C5B" w:rsidRPr="00E235AE" w:rsidRDefault="007E2C5B" w:rsidP="00E235AE">
      <w:pPr>
        <w:rPr>
          <w:rFonts w:asciiTheme="minorHAnsi" w:hAnsiTheme="minorHAnsi"/>
          <w:sz w:val="22"/>
          <w:szCs w:val="22"/>
        </w:rPr>
      </w:pPr>
    </w:p>
    <w:p w14:paraId="06B77874" w14:textId="6ADBE9BB" w:rsidR="00E235AE" w:rsidRPr="00BB2DFF" w:rsidRDefault="00E235AE" w:rsidP="00BB2DFF">
      <w:pPr>
        <w:pStyle w:val="Listeavsnitt"/>
        <w:keepNext/>
        <w:numPr>
          <w:ilvl w:val="0"/>
          <w:numId w:val="3"/>
        </w:numPr>
        <w:tabs>
          <w:tab w:val="num" w:pos="576"/>
        </w:tabs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Dokumentasjon knyttet til tildelingskriteriene</w:t>
      </w:r>
    </w:p>
    <w:p w14:paraId="11DB771B" w14:textId="75CCECD2" w:rsidR="00E235AE" w:rsidRDefault="00E235AE" w:rsidP="008140C5">
      <w:pPr>
        <w:tabs>
          <w:tab w:val="num" w:pos="576"/>
        </w:tabs>
        <w:rPr>
          <w:rFonts w:asciiTheme="minorHAnsi" w:hAnsiTheme="minorHAnsi"/>
          <w:sz w:val="22"/>
          <w:szCs w:val="22"/>
        </w:rPr>
      </w:pPr>
      <w:r w:rsidRPr="002523DD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1549142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523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2523DD">
        <w:rPr>
          <w:rFonts w:asciiTheme="minorHAnsi" w:hAnsiTheme="minorHAnsi"/>
          <w:sz w:val="22"/>
          <w:szCs w:val="22"/>
        </w:rPr>
        <w:tab/>
        <w:t>Fullstendig utfylt prisskjema</w:t>
      </w:r>
      <w:r w:rsidR="00BD2AC0">
        <w:rPr>
          <w:rFonts w:asciiTheme="minorHAnsi" w:hAnsiTheme="minorHAnsi"/>
          <w:sz w:val="22"/>
          <w:szCs w:val="22"/>
        </w:rPr>
        <w:t xml:space="preserve"> i </w:t>
      </w:r>
      <w:r w:rsidR="0076494D" w:rsidRPr="00B766C5">
        <w:rPr>
          <w:rFonts w:asciiTheme="minorHAnsi" w:hAnsiTheme="minorHAnsi"/>
          <w:b/>
          <w:bCs/>
          <w:sz w:val="22"/>
          <w:szCs w:val="22"/>
        </w:rPr>
        <w:t>Excel</w:t>
      </w:r>
      <w:r w:rsidR="00BD2AC0" w:rsidRPr="00B766C5">
        <w:rPr>
          <w:rFonts w:asciiTheme="minorHAnsi" w:hAnsiTheme="minorHAnsi"/>
          <w:b/>
          <w:bCs/>
          <w:sz w:val="22"/>
          <w:szCs w:val="22"/>
        </w:rPr>
        <w:t>-format</w:t>
      </w:r>
      <w:r w:rsidR="00BB2DFF" w:rsidRPr="00B766C5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="00BB2DFF">
        <w:rPr>
          <w:rFonts w:asciiTheme="minorHAnsi" w:hAnsiTheme="minorHAnsi"/>
          <w:sz w:val="22"/>
          <w:szCs w:val="22"/>
        </w:rPr>
        <w:t>vedlegg 2)</w:t>
      </w:r>
    </w:p>
    <w:p w14:paraId="2A38ECB0" w14:textId="77777777" w:rsidR="008140C5" w:rsidRPr="008140C5" w:rsidRDefault="008140C5" w:rsidP="008140C5">
      <w:pPr>
        <w:tabs>
          <w:tab w:val="num" w:pos="576"/>
        </w:tabs>
        <w:rPr>
          <w:rFonts w:asciiTheme="minorHAnsi" w:hAnsiTheme="minorHAnsi"/>
          <w:sz w:val="22"/>
          <w:szCs w:val="22"/>
        </w:rPr>
      </w:pPr>
    </w:p>
    <w:p w14:paraId="3E5273AE" w14:textId="2E61B8E7" w:rsidR="00BB2DFF" w:rsidRPr="00BB2DFF" w:rsidRDefault="008140C5" w:rsidP="00BB2DFF">
      <w:pPr>
        <w:pStyle w:val="Listeavsnitt"/>
        <w:keepNext/>
        <w:numPr>
          <w:ilvl w:val="0"/>
          <w:numId w:val="3"/>
        </w:numPr>
        <w:tabs>
          <w:tab w:val="num" w:pos="576"/>
        </w:tabs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BB2DFF">
        <w:rPr>
          <w:rFonts w:asciiTheme="minorHAnsi" w:hAnsiTheme="minorHAnsi" w:cs="Arial"/>
          <w:b/>
          <w:bCs/>
          <w:iCs/>
          <w:sz w:val="28"/>
          <w:szCs w:val="28"/>
        </w:rPr>
        <w:t>Dokumentasjon av absolutte krav</w:t>
      </w:r>
    </w:p>
    <w:p w14:paraId="746E43D6" w14:textId="77777777" w:rsidR="00E048E5" w:rsidRDefault="00E048E5" w:rsidP="00982065">
      <w:pPr>
        <w:ind w:firstLine="576"/>
        <w:rPr>
          <w:rFonts w:ascii="MS Gothic" w:eastAsia="MS Gothic" w:hAnsi="MS Gothic"/>
          <w:sz w:val="22"/>
          <w:szCs w:val="22"/>
        </w:rPr>
      </w:pPr>
    </w:p>
    <w:p w14:paraId="2B7513C3" w14:textId="723FE96D" w:rsidR="00E235AE" w:rsidRPr="00982065" w:rsidRDefault="00000000" w:rsidP="006260A3">
      <w:pPr>
        <w:ind w:left="1436" w:hanging="860"/>
        <w:rPr>
          <w:rFonts w:asciiTheme="minorHAnsi" w:hAnsiTheme="minorHAnsi"/>
          <w:sz w:val="22"/>
          <w:szCs w:val="22"/>
        </w:rPr>
      </w:pPr>
      <w:sdt>
        <w:sdtPr>
          <w:rPr>
            <w:rFonts w:ascii="MS Gothic" w:eastAsia="MS Gothic" w:hAnsi="MS Gothic"/>
            <w:sz w:val="22"/>
            <w:szCs w:val="22"/>
          </w:rPr>
          <w:id w:val="-207888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06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B2DFF" w:rsidRPr="00982065">
        <w:rPr>
          <w:rFonts w:asciiTheme="minorHAnsi" w:hAnsiTheme="minorHAnsi"/>
          <w:sz w:val="22"/>
          <w:szCs w:val="22"/>
        </w:rPr>
        <w:t xml:space="preserve"> </w:t>
      </w:r>
      <w:r w:rsidR="00BB2DFF" w:rsidRPr="00982065">
        <w:rPr>
          <w:rFonts w:asciiTheme="minorHAnsi" w:hAnsiTheme="minorHAnsi"/>
          <w:sz w:val="22"/>
          <w:szCs w:val="22"/>
        </w:rPr>
        <w:tab/>
      </w:r>
      <w:r w:rsidR="00484A5B">
        <w:rPr>
          <w:rFonts w:asciiTheme="minorHAnsi" w:hAnsiTheme="minorHAnsi"/>
          <w:sz w:val="22"/>
          <w:szCs w:val="22"/>
        </w:rPr>
        <w:t>U</w:t>
      </w:r>
      <w:r w:rsidR="00E048E5">
        <w:rPr>
          <w:rFonts w:asciiTheme="minorHAnsi" w:hAnsiTheme="minorHAnsi"/>
          <w:sz w:val="22"/>
          <w:szCs w:val="22"/>
        </w:rPr>
        <w:t>tfylt vedlegg 9</w:t>
      </w:r>
      <w:r w:rsidR="00484A5B">
        <w:rPr>
          <w:rFonts w:asciiTheme="minorHAnsi" w:hAnsiTheme="minorHAnsi"/>
          <w:sz w:val="22"/>
          <w:szCs w:val="22"/>
        </w:rPr>
        <w:t xml:space="preserve"> -</w:t>
      </w:r>
      <w:r w:rsidR="006260A3">
        <w:rPr>
          <w:rFonts w:asciiTheme="minorHAnsi" w:hAnsiTheme="minorHAnsi"/>
          <w:sz w:val="22"/>
          <w:szCs w:val="22"/>
        </w:rPr>
        <w:t xml:space="preserve"> </w:t>
      </w:r>
      <w:r w:rsidR="008140C5" w:rsidRPr="00982065">
        <w:rPr>
          <w:rFonts w:asciiTheme="minorHAnsi" w:hAnsiTheme="minorHAnsi"/>
          <w:sz w:val="22"/>
          <w:szCs w:val="22"/>
        </w:rPr>
        <w:t>Bekreftelse på minimumskrav til kjøretøy, maskiner og utstyr</w:t>
      </w:r>
      <w:r w:rsidR="00484A5B">
        <w:rPr>
          <w:rFonts w:asciiTheme="minorHAnsi" w:hAnsiTheme="minorHAnsi"/>
          <w:sz w:val="22"/>
          <w:szCs w:val="22"/>
        </w:rPr>
        <w:t>,</w:t>
      </w:r>
      <w:r w:rsidR="006260A3">
        <w:rPr>
          <w:rFonts w:asciiTheme="minorHAnsi" w:hAnsiTheme="minorHAnsi"/>
          <w:sz w:val="22"/>
          <w:szCs w:val="22"/>
        </w:rPr>
        <w:t xml:space="preserve"> </w:t>
      </w:r>
      <w:r w:rsidR="00982065" w:rsidRPr="00982065">
        <w:rPr>
          <w:rFonts w:asciiTheme="minorHAnsi" w:hAnsiTheme="minorHAnsi"/>
          <w:sz w:val="22"/>
          <w:szCs w:val="22"/>
        </w:rPr>
        <w:t xml:space="preserve">eventuelt også med tilhørende dokumentasjon ifb. søknad om dispensasjon. </w:t>
      </w:r>
    </w:p>
    <w:p w14:paraId="6C1FB741" w14:textId="0ED722CF" w:rsidR="008140C5" w:rsidRDefault="008140C5" w:rsidP="009E38E7">
      <w:pPr>
        <w:tabs>
          <w:tab w:val="num" w:pos="576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eastAsia="MS Gothic" w:hAnsiTheme="minorHAnsi"/>
          <w:sz w:val="22"/>
          <w:szCs w:val="22"/>
        </w:rPr>
        <w:tab/>
      </w:r>
    </w:p>
    <w:p w14:paraId="66BCE03E" w14:textId="692373A5" w:rsidR="00105C32" w:rsidRDefault="00105C32" w:rsidP="00105C32">
      <w:pPr>
        <w:tabs>
          <w:tab w:val="num" w:pos="576"/>
        </w:tabs>
        <w:ind w:hanging="1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Oppdragsgiver bes om at dette leveres ved tilbudsfrist. Det skal senest leveres før tildeling, når oppdragsgiver ber om det. </w:t>
      </w:r>
    </w:p>
    <w:p w14:paraId="184D590E" w14:textId="353BF8ED" w:rsidR="003E66BA" w:rsidRDefault="003E66BA" w:rsidP="008140C5">
      <w:pPr>
        <w:tabs>
          <w:tab w:val="num" w:pos="576"/>
        </w:tabs>
        <w:rPr>
          <w:rFonts w:asciiTheme="minorHAnsi" w:eastAsia="MS Gothic" w:hAnsiTheme="minorHAnsi"/>
          <w:sz w:val="22"/>
          <w:szCs w:val="22"/>
        </w:rPr>
      </w:pPr>
    </w:p>
    <w:p w14:paraId="70709803" w14:textId="77777777" w:rsidR="00E235AE" w:rsidRPr="00E235AE" w:rsidRDefault="00E235AE" w:rsidP="009E38E7">
      <w:pPr>
        <w:keepNext/>
        <w:numPr>
          <w:ilvl w:val="1"/>
          <w:numId w:val="0"/>
        </w:numPr>
        <w:tabs>
          <w:tab w:val="num" w:pos="576"/>
        </w:tabs>
        <w:spacing w:before="240" w:after="60"/>
        <w:outlineLvl w:val="1"/>
        <w:rPr>
          <w:rFonts w:asciiTheme="minorHAnsi" w:hAnsiTheme="minorHAnsi" w:cs="Arial"/>
          <w:b/>
          <w:bCs/>
          <w:iCs/>
          <w:sz w:val="28"/>
          <w:szCs w:val="28"/>
        </w:rPr>
      </w:pPr>
      <w:r w:rsidRPr="00E235AE">
        <w:rPr>
          <w:rFonts w:asciiTheme="minorHAnsi" w:hAnsiTheme="minorHAnsi" w:cs="Arial"/>
          <w:b/>
          <w:bCs/>
          <w:iCs/>
          <w:sz w:val="28"/>
          <w:szCs w:val="28"/>
        </w:rPr>
        <w:t>Underleverandører</w:t>
      </w:r>
    </w:p>
    <w:p w14:paraId="2A84ABF8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>Dersom leverandøren planlegger å bruke underleverandører i gjennomføring av kontrakten/ytelsen, oppgis disse her.</w:t>
      </w:r>
    </w:p>
    <w:p w14:paraId="3EC60CC1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2"/>
        <w:gridCol w:w="4253"/>
      </w:tblGrid>
      <w:tr w:rsidR="00E235AE" w:rsidRPr="00E235AE" w14:paraId="0A16E641" w14:textId="77777777" w:rsidTr="004C1C0B">
        <w:tc>
          <w:tcPr>
            <w:tcW w:w="4605" w:type="dxa"/>
            <w:shd w:val="pct25" w:color="auto" w:fill="auto"/>
            <w:vAlign w:val="center"/>
          </w:tcPr>
          <w:p w14:paraId="4EE422C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E235A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2116FDE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proofErr w:type="gramStart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Org.nr./</w:t>
            </w:r>
            <w:proofErr w:type="spellStart"/>
            <w:proofErr w:type="gramEnd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personnr</w:t>
            </w:r>
            <w:proofErr w:type="spellEnd"/>
            <w:r w:rsidRPr="00E235AE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</w:tr>
      <w:tr w:rsidR="00E235AE" w:rsidRPr="00E235AE" w14:paraId="13BB73DE" w14:textId="77777777" w:rsidTr="004C1C0B">
        <w:tc>
          <w:tcPr>
            <w:tcW w:w="4605" w:type="dxa"/>
            <w:vAlign w:val="center"/>
          </w:tcPr>
          <w:p w14:paraId="2B8BF799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05" w:type="dxa"/>
            <w:vAlign w:val="center"/>
          </w:tcPr>
          <w:p w14:paraId="33A673F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6DFBDEA7" w14:textId="77777777" w:rsidTr="004C1C0B">
        <w:tc>
          <w:tcPr>
            <w:tcW w:w="4605" w:type="dxa"/>
            <w:vAlign w:val="center"/>
          </w:tcPr>
          <w:p w14:paraId="1958DAC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00CDB09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  <w:tr w:rsidR="00096668" w:rsidRPr="00E235AE" w14:paraId="00ABEAA7" w14:textId="77777777" w:rsidTr="004C1C0B">
        <w:tc>
          <w:tcPr>
            <w:tcW w:w="4605" w:type="dxa"/>
            <w:vAlign w:val="center"/>
          </w:tcPr>
          <w:p w14:paraId="0A67C529" w14:textId="5E55B83F" w:rsidR="00096668" w:rsidRPr="00E235AE" w:rsidRDefault="00096668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4A036E51" w14:textId="77777777" w:rsidR="00096668" w:rsidRPr="00E235AE" w:rsidRDefault="00096668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</w:tbl>
    <w:p w14:paraId="7299920B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0884B29A" w14:textId="77777777" w:rsidR="00E235AE" w:rsidRPr="00E235AE" w:rsidRDefault="00E235AE" w:rsidP="00E235AE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t>Avvik/forbehold</w:t>
      </w:r>
    </w:p>
    <w:p w14:paraId="65C46222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9" w:name="OLE_LINK7"/>
      <w:bookmarkStart w:id="10" w:name="OLE_LINK8"/>
      <w:r w:rsidRPr="00E235AE">
        <w:rPr>
          <w:rFonts w:asciiTheme="minorHAnsi" w:hAnsiTheme="minorHAnsi"/>
          <w:smallCaps/>
          <w:sz w:val="22"/>
          <w:szCs w:val="22"/>
        </w:rPr>
        <w:t>Sett ett kryss.</w:t>
      </w:r>
    </w:p>
    <w:bookmarkEnd w:id="9"/>
    <w:bookmarkEnd w:id="10"/>
    <w:p w14:paraId="39F5A84A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2045F4FA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Vi har ingen avvik/forbehold i tilbudet.</w:t>
      </w:r>
    </w:p>
    <w:p w14:paraId="36D3E959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  <w:r w:rsidRPr="00E235AE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3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235AE">
        <w:rPr>
          <w:rFonts w:asciiTheme="minorHAnsi" w:hAnsiTheme="minorHAnsi"/>
          <w:sz w:val="22"/>
          <w:szCs w:val="22"/>
        </w:rPr>
        <w:tab/>
        <w:t>Vi har følgende forbehold/avvik i tilbudet:</w:t>
      </w:r>
    </w:p>
    <w:p w14:paraId="7AABBC97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035"/>
        <w:gridCol w:w="2036"/>
        <w:gridCol w:w="2036"/>
      </w:tblGrid>
      <w:tr w:rsidR="00E235AE" w:rsidRPr="00E235AE" w14:paraId="6E56159E" w14:textId="77777777" w:rsidTr="004C1C0B">
        <w:tc>
          <w:tcPr>
            <w:tcW w:w="2302" w:type="dxa"/>
            <w:shd w:val="clear" w:color="auto" w:fill="C0C0C0"/>
          </w:tcPr>
          <w:p w14:paraId="296EF51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Ref.nr. i konkurransegrunnlaget/</w:t>
            </w:r>
          </w:p>
          <w:p w14:paraId="20BCBC6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0395C2B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Beskrivelse av avviket/forbeholdet</w:t>
            </w:r>
          </w:p>
        </w:tc>
        <w:tc>
          <w:tcPr>
            <w:tcW w:w="2303" w:type="dxa"/>
            <w:shd w:val="clear" w:color="auto" w:fill="C0C0C0"/>
          </w:tcPr>
          <w:p w14:paraId="235AEE5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Årsak til avviket/forbeholdet</w:t>
            </w:r>
          </w:p>
        </w:tc>
        <w:tc>
          <w:tcPr>
            <w:tcW w:w="2303" w:type="dxa"/>
            <w:shd w:val="clear" w:color="auto" w:fill="C0C0C0"/>
          </w:tcPr>
          <w:p w14:paraId="727785D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Beregning av de økonomiske konsekvensene avviket/forbeholdet har for oppdragsgiver</w:t>
            </w:r>
          </w:p>
        </w:tc>
      </w:tr>
      <w:tr w:rsidR="00E235AE" w:rsidRPr="00E235AE" w14:paraId="42712110" w14:textId="77777777" w:rsidTr="004C1C0B">
        <w:tc>
          <w:tcPr>
            <w:tcW w:w="2302" w:type="dxa"/>
          </w:tcPr>
          <w:p w14:paraId="7788351F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3F6AE7A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034632E9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371BD96E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90E33F7" w14:textId="77777777" w:rsid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3984F41D" w14:textId="5BBC7A10" w:rsidR="003E66BA" w:rsidRPr="00E235AE" w:rsidRDefault="00E235AE" w:rsidP="003E66BA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t>Annet</w:t>
      </w:r>
    </w:p>
    <w:p w14:paraId="4ED978BC" w14:textId="7858F5C3" w:rsidR="00E235AE" w:rsidRPr="00BD2AC0" w:rsidRDefault="00E235AE" w:rsidP="00E235AE">
      <w:pPr>
        <w:rPr>
          <w:rFonts w:asciiTheme="minorHAnsi" w:hAnsiTheme="minorHAnsi"/>
          <w:smallCaps/>
          <w:sz w:val="22"/>
          <w:szCs w:val="22"/>
        </w:rPr>
      </w:pPr>
      <w:bookmarkStart w:id="11" w:name="OLE_LINK11"/>
      <w:bookmarkStart w:id="12" w:name="OLE_LINK12"/>
      <w:r w:rsidRPr="00BD2AC0">
        <w:rPr>
          <w:rFonts w:asciiTheme="minorHAnsi" w:hAnsiTheme="minorHAnsi"/>
          <w:smallCaps/>
          <w:sz w:val="22"/>
          <w:szCs w:val="22"/>
        </w:rPr>
        <w:t>Sett kryss i alle aktuelle ruter.</w:t>
      </w:r>
      <w:bookmarkEnd w:id="11"/>
      <w:bookmarkEnd w:id="12"/>
    </w:p>
    <w:p w14:paraId="34803F24" w14:textId="77777777" w:rsidR="00BD2AC0" w:rsidRPr="00BD2AC0" w:rsidRDefault="00BD2AC0" w:rsidP="00E235AE">
      <w:pPr>
        <w:rPr>
          <w:rFonts w:asciiTheme="minorHAnsi" w:hAnsiTheme="minorHAnsi"/>
          <w:smallCaps/>
          <w:sz w:val="22"/>
          <w:szCs w:val="22"/>
        </w:rPr>
      </w:pPr>
    </w:p>
    <w:p w14:paraId="0CA2087F" w14:textId="77777777" w:rsidR="00E235AE" w:rsidRPr="00BD2AC0" w:rsidRDefault="00E235AE" w:rsidP="00E235AE">
      <w:pPr>
        <w:rPr>
          <w:rFonts w:asciiTheme="minorHAnsi" w:hAnsiTheme="minorHAnsi"/>
          <w:sz w:val="22"/>
          <w:szCs w:val="22"/>
        </w:rPr>
      </w:pPr>
      <w:r w:rsidRPr="00BD2AC0">
        <w:rPr>
          <w:rFonts w:asciiTheme="minorHAnsi" w:hAnsiTheme="minorHAnsi"/>
          <w:sz w:val="22"/>
          <w:szCs w:val="22"/>
        </w:rPr>
        <w:tab/>
      </w:r>
      <w:sdt>
        <w:sdtPr>
          <w:rPr>
            <w:rFonts w:ascii="MS Gothic" w:eastAsia="MS Gothic" w:hAnsi="MS Gothic" w:hint="eastAsia"/>
            <w:sz w:val="22"/>
            <w:szCs w:val="22"/>
          </w:rPr>
          <w:id w:val="-1951071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D2AC0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BD2AC0">
        <w:rPr>
          <w:rFonts w:asciiTheme="minorHAnsi" w:hAnsiTheme="minorHAnsi"/>
          <w:sz w:val="22"/>
          <w:szCs w:val="22"/>
        </w:rPr>
        <w:tab/>
        <w:t>Komplett tilbud i PDF-format</w:t>
      </w:r>
    </w:p>
    <w:p w14:paraId="3F2CA4A9" w14:textId="77777777" w:rsidR="00E235AE" w:rsidRPr="00E235AE" w:rsidRDefault="00000000" w:rsidP="00E235AE">
      <w:pPr>
        <w:ind w:left="1418" w:hanging="709"/>
        <w:rPr>
          <w:rFonts w:asciiTheme="minorHAnsi" w:hAnsiTheme="minorHAnsi"/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5AE" w:rsidRPr="00BD2AC0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35AE" w:rsidRPr="00BD2AC0">
        <w:rPr>
          <w:rFonts w:asciiTheme="minorHAnsi" w:hAnsiTheme="minorHAnsi"/>
          <w:sz w:val="22"/>
          <w:szCs w:val="22"/>
        </w:rPr>
        <w:t xml:space="preserve"> </w:t>
      </w:r>
      <w:r w:rsidR="00E235AE" w:rsidRPr="00BD2AC0">
        <w:rPr>
          <w:rFonts w:asciiTheme="minorHAnsi" w:hAnsiTheme="minorHAnsi"/>
          <w:sz w:val="22"/>
          <w:szCs w:val="22"/>
        </w:rPr>
        <w:tab/>
        <w:t>Komplett tilbud i PDF-format der taushetsbelagte opplysninger/forretningshemmeligheter er sladdet</w:t>
      </w:r>
    </w:p>
    <w:p w14:paraId="2EB5CDE6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56727881" w14:textId="77777777" w:rsidR="00E235AE" w:rsidRPr="00E235AE" w:rsidRDefault="00E235AE" w:rsidP="00E235AE">
      <w:pPr>
        <w:keepNext/>
        <w:tabs>
          <w:tab w:val="left" w:pos="578"/>
        </w:tabs>
        <w:spacing w:before="480" w:after="60"/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  <w:r w:rsidRPr="00E235AE">
        <w:rPr>
          <w:rFonts w:asciiTheme="minorHAnsi" w:hAnsiTheme="minorHAnsi" w:cs="Arial"/>
          <w:b/>
          <w:bCs/>
          <w:caps/>
          <w:kern w:val="32"/>
          <w:sz w:val="28"/>
          <w:szCs w:val="32"/>
        </w:rPr>
        <w:t>Signatur</w:t>
      </w:r>
    </w:p>
    <w:p w14:paraId="0085D40B" w14:textId="77777777" w:rsidR="00E235AE" w:rsidRPr="00E235AE" w:rsidRDefault="00E235AE" w:rsidP="00E235AE">
      <w:pPr>
        <w:rPr>
          <w:rFonts w:asciiTheme="minorHAnsi" w:hAnsiTheme="minorHAnsi"/>
          <w:smallCaps/>
          <w:sz w:val="22"/>
          <w:szCs w:val="22"/>
        </w:rPr>
      </w:pPr>
      <w:r w:rsidRPr="00E235AE">
        <w:rPr>
          <w:rFonts w:asciiTheme="minorHAnsi" w:hAnsiTheme="minorHAnsi"/>
          <w:smallCaps/>
          <w:sz w:val="22"/>
          <w:szCs w:val="22"/>
        </w:rPr>
        <w:t xml:space="preserve">Tilbudet skal være underskrevet av en person som i henhold til </w:t>
      </w:r>
      <w:r w:rsidRPr="00E235AE">
        <w:rPr>
          <w:rFonts w:asciiTheme="minorHAnsi" w:hAnsiTheme="minorHAnsi"/>
          <w:b/>
          <w:smallCaps/>
          <w:sz w:val="22"/>
          <w:szCs w:val="22"/>
        </w:rPr>
        <w:t>firmaattesten</w:t>
      </w:r>
      <w:r w:rsidRPr="00E235AE">
        <w:rPr>
          <w:rFonts w:asciiTheme="minorHAnsi" w:hAnsiTheme="minorHAnsi"/>
          <w:smallCaps/>
          <w:sz w:val="22"/>
          <w:szCs w:val="22"/>
        </w:rPr>
        <w:t xml:space="preserve"> er bemyndiget til å signere på vegne av leverandøren.</w:t>
      </w:r>
    </w:p>
    <w:p w14:paraId="2924620B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78"/>
        <w:gridCol w:w="2086"/>
        <w:gridCol w:w="4231"/>
      </w:tblGrid>
      <w:tr w:rsidR="00E235AE" w:rsidRPr="00E235AE" w14:paraId="18975245" w14:textId="77777777" w:rsidTr="004C1C0B">
        <w:tc>
          <w:tcPr>
            <w:tcW w:w="2376" w:type="dxa"/>
            <w:vAlign w:val="center"/>
          </w:tcPr>
          <w:p w14:paraId="73D214B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5D728CB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0E8CEF8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FCD8D25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1BAC9764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47388DB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5FA1ED7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621FC05A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7723198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5E1590DE" w14:textId="77777777" w:rsidTr="004C1C0B">
        <w:tc>
          <w:tcPr>
            <w:tcW w:w="2376" w:type="dxa"/>
            <w:vAlign w:val="center"/>
          </w:tcPr>
          <w:p w14:paraId="003BEF39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Sted</w:t>
            </w:r>
          </w:p>
        </w:tc>
        <w:tc>
          <w:tcPr>
            <w:tcW w:w="2268" w:type="dxa"/>
            <w:vAlign w:val="center"/>
          </w:tcPr>
          <w:p w14:paraId="1654FC21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Dato</w:t>
            </w:r>
          </w:p>
        </w:tc>
        <w:tc>
          <w:tcPr>
            <w:tcW w:w="4566" w:type="dxa"/>
            <w:vAlign w:val="center"/>
          </w:tcPr>
          <w:p w14:paraId="55594E16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Underskrift</w:t>
            </w:r>
          </w:p>
        </w:tc>
      </w:tr>
      <w:tr w:rsidR="00E235AE" w:rsidRPr="00E235AE" w14:paraId="540A84E9" w14:textId="77777777" w:rsidTr="004C1C0B">
        <w:tc>
          <w:tcPr>
            <w:tcW w:w="2376" w:type="dxa"/>
            <w:vAlign w:val="center"/>
          </w:tcPr>
          <w:p w14:paraId="7C636FC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C360E3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1B689E3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178B3F5D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5AE" w:rsidRPr="00E235AE" w14:paraId="3381BBC2" w14:textId="77777777" w:rsidTr="004C1C0B">
        <w:tc>
          <w:tcPr>
            <w:tcW w:w="2376" w:type="dxa"/>
            <w:vAlign w:val="center"/>
          </w:tcPr>
          <w:p w14:paraId="3299CC57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40FC7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45218F42" w14:textId="77777777" w:rsidR="00E235AE" w:rsidRPr="00E235AE" w:rsidRDefault="00E235AE" w:rsidP="00E235AE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E235AE">
              <w:rPr>
                <w:rFonts w:asciiTheme="minorHAnsi" w:hAnsiTheme="minorHAnsi"/>
                <w:sz w:val="22"/>
                <w:szCs w:val="22"/>
              </w:rPr>
              <w:t>Navn med blokkbokstaver</w:t>
            </w:r>
          </w:p>
        </w:tc>
      </w:tr>
    </w:tbl>
    <w:p w14:paraId="130CC0B8" w14:textId="77777777" w:rsidR="00E235AE" w:rsidRPr="00E235AE" w:rsidRDefault="00E235AE" w:rsidP="00E235AE">
      <w:pPr>
        <w:rPr>
          <w:rFonts w:asciiTheme="minorHAnsi" w:hAnsiTheme="minorHAnsi"/>
          <w:sz w:val="22"/>
          <w:szCs w:val="22"/>
        </w:rPr>
      </w:pPr>
    </w:p>
    <w:p w14:paraId="13A1B54A" w14:textId="77777777" w:rsidR="00EC77DF" w:rsidRPr="00EC77DF" w:rsidRDefault="00EC77DF" w:rsidP="00EC77DF">
      <w:pPr>
        <w:jc w:val="center"/>
        <w:rPr>
          <w:rFonts w:asciiTheme="minorHAnsi" w:hAnsiTheme="minorHAnsi"/>
          <w:sz w:val="22"/>
          <w:szCs w:val="22"/>
        </w:rPr>
      </w:pPr>
    </w:p>
    <w:sectPr w:rsidR="00EC77DF" w:rsidRPr="00EC77DF">
      <w:footerReference w:type="default" r:id="rId8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05E62" w14:textId="77777777" w:rsidR="005D54D3" w:rsidRDefault="005D54D3">
      <w:r>
        <w:separator/>
      </w:r>
    </w:p>
  </w:endnote>
  <w:endnote w:type="continuationSeparator" w:id="0">
    <w:p w14:paraId="0D0F7C30" w14:textId="77777777" w:rsidR="005D54D3" w:rsidRDefault="005D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94CD" w14:textId="77777777" w:rsidR="0011336E" w:rsidRDefault="0011336E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E235AE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E235AE">
      <w:rPr>
        <w:noProof/>
        <w:snapToGrid w:val="0"/>
        <w:lang w:eastAsia="en-US"/>
      </w:rPr>
      <w:t>3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C1CC" w14:textId="77777777" w:rsidR="005D54D3" w:rsidRDefault="005D54D3">
      <w:r>
        <w:separator/>
      </w:r>
    </w:p>
  </w:footnote>
  <w:footnote w:type="continuationSeparator" w:id="0">
    <w:p w14:paraId="66FB1717" w14:textId="77777777" w:rsidR="005D54D3" w:rsidRDefault="005D5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FF57C1"/>
    <w:multiLevelType w:val="hybridMultilevel"/>
    <w:tmpl w:val="DC9291B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F73237"/>
    <w:multiLevelType w:val="hybridMultilevel"/>
    <w:tmpl w:val="087241C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673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376940">
    <w:abstractNumId w:val="1"/>
  </w:num>
  <w:num w:numId="3" w16cid:durableId="1929465177">
    <w:abstractNumId w:val="3"/>
  </w:num>
  <w:num w:numId="4" w16cid:durableId="730618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AB"/>
    <w:rsid w:val="00020DE4"/>
    <w:rsid w:val="000564F4"/>
    <w:rsid w:val="00072AEE"/>
    <w:rsid w:val="00096668"/>
    <w:rsid w:val="000A0B12"/>
    <w:rsid w:val="000C7577"/>
    <w:rsid w:val="00105C32"/>
    <w:rsid w:val="0011336E"/>
    <w:rsid w:val="0012099C"/>
    <w:rsid w:val="00123B38"/>
    <w:rsid w:val="00167839"/>
    <w:rsid w:val="00185896"/>
    <w:rsid w:val="001959E9"/>
    <w:rsid w:val="001F50F0"/>
    <w:rsid w:val="002523DD"/>
    <w:rsid w:val="002C43EC"/>
    <w:rsid w:val="00317C74"/>
    <w:rsid w:val="00332419"/>
    <w:rsid w:val="00354FF3"/>
    <w:rsid w:val="00360F13"/>
    <w:rsid w:val="003769A5"/>
    <w:rsid w:val="003A2719"/>
    <w:rsid w:val="003B65FB"/>
    <w:rsid w:val="003D0F93"/>
    <w:rsid w:val="003E66BA"/>
    <w:rsid w:val="0040273F"/>
    <w:rsid w:val="004036E7"/>
    <w:rsid w:val="00403CE4"/>
    <w:rsid w:val="004215F6"/>
    <w:rsid w:val="00445239"/>
    <w:rsid w:val="00455FEB"/>
    <w:rsid w:val="00456192"/>
    <w:rsid w:val="00484A5B"/>
    <w:rsid w:val="004C557E"/>
    <w:rsid w:val="0050286F"/>
    <w:rsid w:val="00542E90"/>
    <w:rsid w:val="00553A17"/>
    <w:rsid w:val="00592B77"/>
    <w:rsid w:val="005A063C"/>
    <w:rsid w:val="005B1DEC"/>
    <w:rsid w:val="005D54D3"/>
    <w:rsid w:val="005F7AEA"/>
    <w:rsid w:val="00611556"/>
    <w:rsid w:val="006260A3"/>
    <w:rsid w:val="006920F0"/>
    <w:rsid w:val="006B7320"/>
    <w:rsid w:val="006E15D5"/>
    <w:rsid w:val="006E4F51"/>
    <w:rsid w:val="00703C2A"/>
    <w:rsid w:val="0075410C"/>
    <w:rsid w:val="0076494D"/>
    <w:rsid w:val="007A6B62"/>
    <w:rsid w:val="007A6C00"/>
    <w:rsid w:val="007D5A21"/>
    <w:rsid w:val="007E2C5B"/>
    <w:rsid w:val="007E4AAE"/>
    <w:rsid w:val="007F623A"/>
    <w:rsid w:val="008009E7"/>
    <w:rsid w:val="008140C5"/>
    <w:rsid w:val="00817E9A"/>
    <w:rsid w:val="00834DB8"/>
    <w:rsid w:val="00844D4B"/>
    <w:rsid w:val="008C7273"/>
    <w:rsid w:val="00942003"/>
    <w:rsid w:val="00980916"/>
    <w:rsid w:val="00982065"/>
    <w:rsid w:val="009B4AD1"/>
    <w:rsid w:val="009C4386"/>
    <w:rsid w:val="009E1659"/>
    <w:rsid w:val="009E38E7"/>
    <w:rsid w:val="00A83B3D"/>
    <w:rsid w:val="00A84AB5"/>
    <w:rsid w:val="00A92394"/>
    <w:rsid w:val="00AA1784"/>
    <w:rsid w:val="00AA515F"/>
    <w:rsid w:val="00B20DAB"/>
    <w:rsid w:val="00B27EF0"/>
    <w:rsid w:val="00B766C5"/>
    <w:rsid w:val="00BB2DFF"/>
    <w:rsid w:val="00BB485D"/>
    <w:rsid w:val="00BC3B14"/>
    <w:rsid w:val="00BD2AC0"/>
    <w:rsid w:val="00BF7789"/>
    <w:rsid w:val="00C5264A"/>
    <w:rsid w:val="00CB1A8F"/>
    <w:rsid w:val="00CC027B"/>
    <w:rsid w:val="00CF6723"/>
    <w:rsid w:val="00CF7961"/>
    <w:rsid w:val="00D2707D"/>
    <w:rsid w:val="00E048E5"/>
    <w:rsid w:val="00E22BF7"/>
    <w:rsid w:val="00E235AE"/>
    <w:rsid w:val="00E24794"/>
    <w:rsid w:val="00EB1360"/>
    <w:rsid w:val="00EC77DF"/>
    <w:rsid w:val="00EC7C7C"/>
    <w:rsid w:val="00F363DC"/>
    <w:rsid w:val="00F9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BDC08"/>
  <w15:docId w15:val="{B57E35B8-2583-4876-812F-6EE74E0D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10C"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Topptekst">
    <w:name w:val="header"/>
    <w:basedOn w:val="Normal"/>
    <w:rsid w:val="00445239"/>
    <w:pPr>
      <w:tabs>
        <w:tab w:val="center" w:pos="4536"/>
        <w:tab w:val="right" w:pos="9072"/>
      </w:tabs>
    </w:pPr>
  </w:style>
  <w:style w:type="paragraph" w:customStyle="1" w:styleId="Websak12FSM">
    <w:name w:val="Websak12FSM"/>
    <w:basedOn w:val="Normal"/>
    <w:rsid w:val="00445239"/>
    <w:pPr>
      <w:pBdr>
        <w:top w:val="single" w:sz="4" w:space="1" w:color="auto"/>
      </w:pBdr>
      <w:jc w:val="center"/>
    </w:pPr>
    <w:rPr>
      <w:b/>
      <w:caps/>
    </w:rPr>
  </w:style>
  <w:style w:type="paragraph" w:customStyle="1" w:styleId="Websak9sM">
    <w:name w:val="Websak9sM"/>
    <w:basedOn w:val="Normal"/>
    <w:rsid w:val="00445239"/>
    <w:pPr>
      <w:pBdr>
        <w:bottom w:val="single" w:sz="4" w:space="1" w:color="auto"/>
      </w:pBdr>
      <w:jc w:val="center"/>
    </w:pPr>
    <w:rPr>
      <w:sz w:val="18"/>
    </w:rPr>
  </w:style>
  <w:style w:type="paragraph" w:customStyle="1" w:styleId="normal12H">
    <w:name w:val="normal12H"/>
    <w:basedOn w:val="Normal"/>
    <w:rsid w:val="00445239"/>
    <w:pPr>
      <w:jc w:val="right"/>
    </w:pPr>
  </w:style>
  <w:style w:type="paragraph" w:styleId="Bobletekst">
    <w:name w:val="Balloon Text"/>
    <w:basedOn w:val="Normal"/>
    <w:link w:val="BobletekstTegn"/>
    <w:rsid w:val="00817E9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7E9A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rsid w:val="0075410C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5410C"/>
    <w:rPr>
      <w:sz w:val="24"/>
    </w:rPr>
  </w:style>
  <w:style w:type="paragraph" w:styleId="Tittel">
    <w:name w:val="Title"/>
    <w:basedOn w:val="Normal"/>
    <w:link w:val="TittelTegn"/>
    <w:qFormat/>
    <w:rsid w:val="0075410C"/>
    <w:pPr>
      <w:jc w:val="center"/>
    </w:pPr>
    <w:rPr>
      <w:b/>
      <w:bCs/>
      <w:sz w:val="48"/>
      <w:szCs w:val="24"/>
    </w:rPr>
  </w:style>
  <w:style w:type="character" w:customStyle="1" w:styleId="TittelTegn">
    <w:name w:val="Tittel Tegn"/>
    <w:basedOn w:val="Standardskriftforavsnitt"/>
    <w:link w:val="Tittel"/>
    <w:rsid w:val="0075410C"/>
    <w:rPr>
      <w:b/>
      <w:bCs/>
      <w:sz w:val="48"/>
      <w:szCs w:val="24"/>
    </w:rPr>
  </w:style>
  <w:style w:type="paragraph" w:customStyle="1" w:styleId="Brevnormal">
    <w:name w:val="Brevnormal"/>
    <w:basedOn w:val="Normal"/>
    <w:rsid w:val="0075410C"/>
    <w:pPr>
      <w:ind w:left="1077" w:right="736"/>
    </w:pPr>
    <w:rPr>
      <w:rFonts w:ascii="Times" w:hAnsi="Times"/>
    </w:rPr>
  </w:style>
  <w:style w:type="table" w:styleId="Tabellrutenett">
    <w:name w:val="Table Grid"/>
    <w:basedOn w:val="Vanligtabell"/>
    <w:uiPriority w:val="59"/>
    <w:rsid w:val="00EB1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03C2A"/>
    <w:rPr>
      <w:color w:val="808080"/>
    </w:rPr>
  </w:style>
  <w:style w:type="paragraph" w:styleId="Bunntekst">
    <w:name w:val="footer"/>
    <w:basedOn w:val="Normal"/>
    <w:link w:val="BunntekstTegn"/>
    <w:rsid w:val="001959E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1959E9"/>
    <w:rPr>
      <w:sz w:val="24"/>
    </w:rPr>
  </w:style>
  <w:style w:type="character" w:styleId="Hyperkobling">
    <w:name w:val="Hyperlink"/>
    <w:uiPriority w:val="99"/>
    <w:rsid w:val="00317C74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BB2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dsol\OneDrive%20-%20B&#230;rum%20kommune\Toalettrenhold%202023\21.%20Tilbudsbrev%20%5b1658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body/>
  <footer/>
  <header/>
  <properties>
    <language/>
    <websakInfo>
      <fletteDato>05.05.2023</fletteDato>
      <sakid>2020078376</sakid>
      <jpid>2020850153</jpid>
      <filUnique/>
      <filChecksumFørFlett/>
      <erHoveddokument>False</erHoveddokument>
      <dcTitle>Konkurransegrunnlag vinterberedskap</dcTitle>
    </websakInfo>
    <mergeMode>MergeOne</mergeMode>
    <templateURI>docx</templateURI>
    <showHiddenMark>False</showHiddenMark>
    <mutualMergeSupport>False</mutualMergeSupport>
  </properties>
</document>
</file>

<file path=customXml/itemProps1.xml><?xml version="1.0" encoding="utf-8"?>
<ds:datastoreItem xmlns:ds="http://schemas.openxmlformats.org/officeDocument/2006/customXml" ds:itemID="{6FD04FCF-E61B-4B68-AEDC-FDDF6B5734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Tilbudsbrev [1658]</Template>
  <TotalTime>354</TotalTime>
  <Pages>3</Pages>
  <Words>431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 vinterberedskap</vt:lpstr>
      <vt:lpstr/>
    </vt:vector>
  </TitlesOfParts>
  <Company>Bærum kommune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vinterberedskap</dc:title>
  <dc:subject/>
  <dc:creator>Ida Maria Gran Solaas</dc:creator>
  <cp:keywords/>
  <cp:lastModifiedBy>Ida Maria Gran Solaas</cp:lastModifiedBy>
  <cp:revision>46</cp:revision>
  <cp:lastPrinted>1998-06-03T12:01:00Z</cp:lastPrinted>
  <dcterms:created xsi:type="dcterms:W3CDTF">2023-05-02T18:32:00Z</dcterms:created>
  <dcterms:modified xsi:type="dcterms:W3CDTF">2026-05-06T10:50:00Z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2023-03-24T20:58:03Z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94b93e85-3d65-401d-81e2-231f868ccabf</vt:lpwstr>
  </property>
  <property fmtid="{D5CDD505-2E9C-101B-9397-08002B2CF9AE}" pid="8" name="MSIP_Label_593ecc0f-ccb9-4361-8333-eab9c279fcaa_ContentBits">
    <vt:lpwstr>0</vt:lpwstr>
  </property>
</Properties>
</file>